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5C11AD3"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190878" w:rsidRPr="00190878">
        <w:rPr>
          <w:rFonts w:ascii="Arial Narrow" w:hAnsi="Arial Narrow" w:cs="Arial"/>
          <w:b/>
          <w:bCs/>
        </w:rPr>
        <w:t>0168365</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950BCB7"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4E1F2B" w:rsidRPr="004E1F2B">
        <w:rPr>
          <w:rFonts w:ascii="Arial Narrow" w:hAnsi="Arial Narrow"/>
          <w:b/>
          <w:bCs/>
        </w:rPr>
        <w:t>0011216</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E16656">
        <w:rPr>
          <w:rFonts w:ascii="Arial Narrow" w:hAnsi="Arial Narrow"/>
          <w:b/>
          <w:bCs/>
        </w:rPr>
        <w:t>YOSELIN IBARRA MOLINA</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A31378">
        <w:rPr>
          <w:rFonts w:ascii="Arial Narrow" w:hAnsi="Arial Narrow"/>
        </w:rPr>
        <w:t>1.123.730.378</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B10CAF" w:rsidRPr="00B10CAF">
        <w:rPr>
          <w:rFonts w:ascii="Arial Narrow" w:hAnsi="Arial Narrow"/>
          <w:b/>
          <w:bCs/>
        </w:rPr>
        <w:t>QUINIENTOS NOVENTA Y CINCO MIL SEISCIENTOS CINCUENTA PESOS M/CTE. ($595.650,00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B10CAF" w:rsidRPr="00B10CAF">
        <w:rPr>
          <w:rFonts w:ascii="Arial Narrow" w:hAnsi="Arial Narrow"/>
        </w:rPr>
        <w:t>34980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1789E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12185">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89E188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E16656">
        <w:rPr>
          <w:rFonts w:ascii="Arial Narrow" w:hAnsi="Arial Narrow"/>
          <w:b/>
          <w:bCs/>
        </w:rPr>
        <w:t>YOSELIN IBARRA MOLINA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B10CAF" w:rsidRPr="00B10CAF">
        <w:rPr>
          <w:rFonts w:ascii="Arial Narrow" w:hAnsi="Arial Narrow"/>
          <w:b/>
          <w:bCs/>
        </w:rPr>
        <w:t>UN MILLON CIENTO NOVENTA Y UN MIL TRESCIENTOS PESOS M/CTE. ($1.191.300,00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630B8B6"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B10CAF">
        <w:rPr>
          <w:rFonts w:ascii="Arial Narrow" w:hAnsi="Arial Narrow"/>
          <w:b/>
          <w:bCs/>
        </w:rPr>
        <w:t>YOSELIN IBARRA MOLINA</w:t>
      </w:r>
      <w:r w:rsidR="00B10CAF" w:rsidRPr="00C37E72">
        <w:rPr>
          <w:rFonts w:ascii="Arial Narrow" w:hAnsi="Arial Narrow"/>
          <w:b/>
          <w:bCs/>
        </w:rPr>
        <w:t>,</w:t>
      </w:r>
      <w:r w:rsidR="00B10CAF" w:rsidRPr="008150B4">
        <w:rPr>
          <w:rFonts w:ascii="Arial Narrow" w:hAnsi="Arial Narrow"/>
        </w:rPr>
        <w:t xml:space="preserve"> identificad</w:t>
      </w:r>
      <w:r w:rsidR="00B10CAF">
        <w:rPr>
          <w:rFonts w:ascii="Arial Narrow" w:hAnsi="Arial Narrow"/>
        </w:rPr>
        <w:t>a</w:t>
      </w:r>
      <w:r w:rsidR="00B10CAF" w:rsidRPr="008150B4">
        <w:rPr>
          <w:rFonts w:ascii="Arial Narrow" w:hAnsi="Arial Narrow"/>
        </w:rPr>
        <w:t xml:space="preserve"> con cédula de ciudadanía número</w:t>
      </w:r>
      <w:r w:rsidR="00B10CAF">
        <w:rPr>
          <w:rFonts w:ascii="Arial Narrow" w:hAnsi="Arial Narrow"/>
        </w:rPr>
        <w:t xml:space="preserve"> </w:t>
      </w:r>
      <w:r w:rsidR="00A31378">
        <w:rPr>
          <w:rFonts w:ascii="Arial Narrow" w:hAnsi="Arial Narrow"/>
        </w:rPr>
        <w:t>1.123.730.378</w:t>
      </w:r>
      <w:r w:rsidR="00B10CAF" w:rsidRPr="008150B4">
        <w:rPr>
          <w:rFonts w:ascii="Arial Narrow" w:hAnsi="Arial Narrow"/>
        </w:rPr>
        <w:t xml:space="preserve">,por la suma de </w:t>
      </w:r>
      <w:r w:rsidR="00B10CAF" w:rsidRPr="00B10CAF">
        <w:rPr>
          <w:rFonts w:ascii="Arial Narrow" w:hAnsi="Arial Narrow"/>
          <w:b/>
          <w:bCs/>
        </w:rPr>
        <w:t>QUINIENTOS NOVENTA Y CINCO MIL SEISCIENTOS CINCUENTA PESOS M/CTE. ($595.650,00</w:t>
      </w:r>
      <w:r w:rsidR="00B10CAF" w:rsidRPr="008150B4">
        <w:rPr>
          <w:rFonts w:ascii="Arial Narrow" w:hAnsi="Arial Narrow"/>
          <w:b/>
          <w:bCs/>
        </w:rPr>
        <w:t>),</w:t>
      </w:r>
      <w:r w:rsidR="00B10CAF" w:rsidRPr="008150B4">
        <w:rPr>
          <w:rFonts w:ascii="Arial Narrow" w:hAnsi="Arial Narrow"/>
        </w:rPr>
        <w:t xml:space="preserve"> por concepto de la obligación contenida en la Resolución </w:t>
      </w:r>
      <w:r w:rsidR="00B10CAF" w:rsidRPr="00B10CAF">
        <w:rPr>
          <w:rFonts w:ascii="Arial Narrow" w:hAnsi="Arial Narrow"/>
        </w:rPr>
        <w:t>34980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7E2E8D6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E16656">
        <w:rPr>
          <w:rFonts w:ascii="Arial Narrow" w:hAnsi="Arial Narrow"/>
          <w:b/>
          <w:bCs/>
        </w:rPr>
        <w:t>YOSELIN IBARRA MOLINA</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A31378">
        <w:rPr>
          <w:rFonts w:ascii="Arial Narrow" w:hAnsi="Arial Narrow"/>
        </w:rPr>
        <w:t>1.123.730.378</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6BB6F7B5"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E16656">
        <w:rPr>
          <w:rFonts w:ascii="Arial Narrow" w:hAnsi="Arial Narrow"/>
          <w:i/>
          <w:iCs/>
          <w:noProof/>
          <w:sz w:val="16"/>
          <w:szCs w:val="16"/>
        </w:rPr>
        <w:t>YOSELIN IBARRA MOLINA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9FB3D" w14:textId="77777777" w:rsidR="008A784B" w:rsidRDefault="008A784B">
      <w:r>
        <w:separator/>
      </w:r>
    </w:p>
  </w:endnote>
  <w:endnote w:type="continuationSeparator" w:id="0">
    <w:p w14:paraId="79145F7D" w14:textId="77777777" w:rsidR="008A784B" w:rsidRDefault="008A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B756" w14:textId="77777777" w:rsidR="008A784B" w:rsidRDefault="008A784B">
      <w:r>
        <w:separator/>
      </w:r>
    </w:p>
  </w:footnote>
  <w:footnote w:type="continuationSeparator" w:id="0">
    <w:p w14:paraId="79F1A440" w14:textId="77777777" w:rsidR="008A784B" w:rsidRDefault="008A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D0F2AFE"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190878" w:rsidRPr="00190878">
      <w:rPr>
        <w:rFonts w:ascii="Arial Narrow" w:hAnsi="Arial Narrow" w:cs="Arial"/>
        <w:b/>
        <w:bCs/>
      </w:rPr>
      <w:t>0168365</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878"/>
    <w:rsid w:val="001909EA"/>
    <w:rsid w:val="001933A3"/>
    <w:rsid w:val="001A1399"/>
    <w:rsid w:val="001A15A6"/>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84B"/>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7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69E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TotalTime>
  <Pages>2</Pages>
  <Words>799</Words>
  <Characters>4400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2025-12-02T15:43:00Z</dcterms:created>
  <dcterms:modified xsi:type="dcterms:W3CDTF">2025-12-03T13:14:00Z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